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5449C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RUSSELL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A05C274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0A01B54F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E955104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5204EF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02940FAF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52A4B4C" w14:textId="77777777" w:rsidR="000E35C1" w:rsidRDefault="000E35C1" w:rsidP="000E35C1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2976838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586135C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3A197F9" w14:textId="77777777" w:rsidR="000E35C1" w:rsidRDefault="000E35C1" w:rsidP="000E35C1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4 November 2022</w:t>
      </w:r>
    </w:p>
    <w:p w14:paraId="77157B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551D" w14:textId="77777777" w:rsidR="000E35C1" w:rsidRDefault="000E35C1" w:rsidP="009139A6">
      <w:r>
        <w:separator/>
      </w:r>
    </w:p>
  </w:endnote>
  <w:endnote w:type="continuationSeparator" w:id="0">
    <w:p w14:paraId="55F9B2D3" w14:textId="77777777" w:rsidR="000E35C1" w:rsidRDefault="000E35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CE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04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84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24C96" w14:textId="77777777" w:rsidR="000E35C1" w:rsidRDefault="000E35C1" w:rsidP="009139A6">
      <w:r>
        <w:separator/>
      </w:r>
    </w:p>
  </w:footnote>
  <w:footnote w:type="continuationSeparator" w:id="0">
    <w:p w14:paraId="29E81049" w14:textId="77777777" w:rsidR="000E35C1" w:rsidRDefault="000E35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37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59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93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5C1"/>
    <w:rsid w:val="000666E0"/>
    <w:rsid w:val="000E35C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088BB"/>
  <w15:chartTrackingRefBased/>
  <w15:docId w15:val="{F5D008B8-70E3-460C-8B4F-597E9E4D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5C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2022-12-20T20:16:00Z</dcterms:created>
  <dcterms:modified xsi:type="dcterms:W3CDTF">2022-12-20T20:16:00Z</dcterms:modified>
</cp:coreProperties>
</file>